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FBF8D" w14:textId="77777777" w:rsidR="00BE5587" w:rsidRDefault="00BE5587" w:rsidP="00BE5587">
      <w:pPr>
        <w:pStyle w:val="NoSpacing"/>
      </w:pPr>
      <w:r>
        <w:rPr>
          <w:u w:val="single"/>
        </w:rPr>
        <w:t>Hugh FENNE</w:t>
      </w:r>
      <w:r>
        <w:t xml:space="preserve">       (fl.1459)</w:t>
      </w:r>
    </w:p>
    <w:p w14:paraId="00F450F4" w14:textId="77777777" w:rsidR="00BE5587" w:rsidRDefault="00BE5587" w:rsidP="00BE5587">
      <w:pPr>
        <w:pStyle w:val="NoSpacing"/>
      </w:pPr>
    </w:p>
    <w:p w14:paraId="37D2541E" w14:textId="77777777" w:rsidR="00BE5587" w:rsidRDefault="00BE5587" w:rsidP="00BE5587">
      <w:pPr>
        <w:pStyle w:val="NoSpacing"/>
      </w:pPr>
    </w:p>
    <w:p w14:paraId="1AF1D493" w14:textId="77777777" w:rsidR="00BE5587" w:rsidRDefault="00BE5587" w:rsidP="00BE5587">
      <w:pPr>
        <w:pStyle w:val="NoSpacing"/>
      </w:pPr>
      <w:r>
        <w:t>14 Jun.</w:t>
      </w:r>
      <w:r>
        <w:tab/>
        <w:t>1459</w:t>
      </w:r>
      <w:r>
        <w:tab/>
        <w:t xml:space="preserve">He was on a commission of </w:t>
      </w:r>
      <w:proofErr w:type="gramStart"/>
      <w:r>
        <w:t>the peace</w:t>
      </w:r>
      <w:proofErr w:type="gramEnd"/>
      <w:r>
        <w:t xml:space="preserve"> for Yarmouth.</w:t>
      </w:r>
    </w:p>
    <w:p w14:paraId="4A74C9E4" w14:textId="77777777" w:rsidR="00BE5587" w:rsidRDefault="00BE5587" w:rsidP="00BE5587">
      <w:pPr>
        <w:pStyle w:val="NoSpacing"/>
      </w:pPr>
      <w:r>
        <w:tab/>
      </w:r>
      <w:r>
        <w:tab/>
        <w:t>(C.P.R. 1452-61 p.672)</w:t>
      </w:r>
    </w:p>
    <w:p w14:paraId="7D721C65" w14:textId="77777777" w:rsidR="00BE5587" w:rsidRDefault="00BE5587" w:rsidP="00BE5587">
      <w:pPr>
        <w:pStyle w:val="NoSpacing"/>
      </w:pPr>
    </w:p>
    <w:p w14:paraId="1DB85677" w14:textId="77777777" w:rsidR="00BE5587" w:rsidRDefault="00BE5587" w:rsidP="00BE5587">
      <w:pPr>
        <w:pStyle w:val="NoSpacing"/>
      </w:pPr>
    </w:p>
    <w:p w14:paraId="43D9CBCD" w14:textId="77777777" w:rsidR="00BE5587" w:rsidRDefault="00BE5587" w:rsidP="00BE5587">
      <w:pPr>
        <w:pStyle w:val="NoSpacing"/>
      </w:pPr>
      <w:r>
        <w:t>2 April 2025</w:t>
      </w:r>
    </w:p>
    <w:p w14:paraId="782D234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63862A" w14:textId="77777777" w:rsidR="00BE5587" w:rsidRDefault="00BE5587" w:rsidP="009139A6">
      <w:r>
        <w:separator/>
      </w:r>
    </w:p>
  </w:endnote>
  <w:endnote w:type="continuationSeparator" w:id="0">
    <w:p w14:paraId="7F8EC9F8" w14:textId="77777777" w:rsidR="00BE5587" w:rsidRDefault="00BE558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6FF6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C6F1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8579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A527D4" w14:textId="77777777" w:rsidR="00BE5587" w:rsidRDefault="00BE5587" w:rsidP="009139A6">
      <w:r>
        <w:separator/>
      </w:r>
    </w:p>
  </w:footnote>
  <w:footnote w:type="continuationSeparator" w:id="0">
    <w:p w14:paraId="61D85010" w14:textId="77777777" w:rsidR="00BE5587" w:rsidRDefault="00BE558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4CAF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8AE1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3F96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587"/>
    <w:rsid w:val="0005239F"/>
    <w:rsid w:val="000666E0"/>
    <w:rsid w:val="000A2E7A"/>
    <w:rsid w:val="00190DFA"/>
    <w:rsid w:val="002510B7"/>
    <w:rsid w:val="00270799"/>
    <w:rsid w:val="00357E4A"/>
    <w:rsid w:val="005C130B"/>
    <w:rsid w:val="00826F5C"/>
    <w:rsid w:val="009139A6"/>
    <w:rsid w:val="009411C2"/>
    <w:rsid w:val="009448BB"/>
    <w:rsid w:val="00947624"/>
    <w:rsid w:val="00A3176C"/>
    <w:rsid w:val="00A47C87"/>
    <w:rsid w:val="00AE65F8"/>
    <w:rsid w:val="00BA00AB"/>
    <w:rsid w:val="00BE5587"/>
    <w:rsid w:val="00C71834"/>
    <w:rsid w:val="00CB4ED9"/>
    <w:rsid w:val="00DE227A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3713AB"/>
  <w15:chartTrackingRefBased/>
  <w15:docId w15:val="{0A5FF02B-BFA9-4A2E-8387-725172BAB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19</Words>
  <Characters>114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2025-04-04T19:38:00Z</dcterms:created>
  <dcterms:modified xsi:type="dcterms:W3CDTF">2025-04-04T19:38:00Z</dcterms:modified>
</cp:coreProperties>
</file>